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6DBDC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3154F0" wp14:editId="3BD88168">
                <wp:simplePos x="0" y="0"/>
                <wp:positionH relativeFrom="page">
                  <wp:posOffset>15498</wp:posOffset>
                </wp:positionH>
                <wp:positionV relativeFrom="paragraph">
                  <wp:posOffset>-38046</wp:posOffset>
                </wp:positionV>
                <wp:extent cx="7543800" cy="922149"/>
                <wp:effectExtent l="0" t="0" r="0" b="0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22149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F01B0A" w14:textId="2E64ED87" w:rsidR="0026264C" w:rsidRPr="000C5DAA" w:rsidRDefault="008A736D" w:rsidP="00EE0F2C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44"/>
                                <w:szCs w:val="44"/>
                              </w:rPr>
                            </w:pPr>
                            <w:r w:rsidRPr="000C5DAA">
                              <w:rPr>
                                <w:rFonts w:cs="Tahoma"/>
                                <w:color w:val="FFFFFF"/>
                                <w:sz w:val="44"/>
                                <w:szCs w:val="44"/>
                              </w:rPr>
                              <w:t>Comment re</w:t>
                            </w:r>
                            <w:r w:rsidR="00D43CF3" w:rsidRPr="000C5DAA">
                              <w:rPr>
                                <w:rFonts w:cs="Tahoma"/>
                                <w:color w:val="FFFFFF"/>
                                <w:sz w:val="44"/>
                                <w:szCs w:val="44"/>
                              </w:rPr>
                              <w:t xml:space="preserve">nvoyer </w:t>
                            </w:r>
                            <w:r w:rsidRPr="000C5DAA">
                              <w:rPr>
                                <w:rFonts w:cs="Tahoma"/>
                                <w:color w:val="FFFFFF"/>
                                <w:sz w:val="44"/>
                                <w:szCs w:val="44"/>
                              </w:rPr>
                              <w:t>le mail d’information</w:t>
                            </w:r>
                            <w:r w:rsidR="00E63125">
                              <w:rPr>
                                <w:rFonts w:cs="Tahoma"/>
                                <w:color w:val="FFFFFF"/>
                                <w:sz w:val="44"/>
                                <w:szCs w:val="44"/>
                              </w:rPr>
                              <w:t>s</w:t>
                            </w:r>
                            <w:r w:rsidR="00D43CF3" w:rsidRPr="000C5DAA">
                              <w:rPr>
                                <w:rFonts w:cs="Tahoma"/>
                                <w:color w:val="FFFFFF"/>
                                <w:sz w:val="44"/>
                                <w:szCs w:val="44"/>
                              </w:rPr>
                              <w:t xml:space="preserve"> à mon client</w:t>
                            </w:r>
                            <w:r w:rsidR="00567887">
                              <w:rPr>
                                <w:rFonts w:cs="Tahoma"/>
                                <w:color w:val="FFFFFF"/>
                                <w:sz w:val="44"/>
                                <w:szCs w:val="44"/>
                              </w:rPr>
                              <w:t>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154F0" id="Rectangle 6" o:spid="_x0000_s1026" style="position:absolute;margin-left:1.2pt;margin-top:-3pt;width:594pt;height:72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" fillcolor="#58585a" stroked="f" strokeweight="1pt">
                <v:textbox>
                  <w:txbxContent>
                    <w:p w14:paraId="4AF01B0A" w14:textId="2E64ED87" w:rsidR="0026264C" w:rsidRPr="000C5DAA" w:rsidRDefault="008A736D" w:rsidP="00EE0F2C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44"/>
                          <w:szCs w:val="44"/>
                        </w:rPr>
                      </w:pPr>
                      <w:r w:rsidRPr="000C5DAA">
                        <w:rPr>
                          <w:rFonts w:cs="Tahoma"/>
                          <w:color w:val="FFFFFF"/>
                          <w:sz w:val="44"/>
                          <w:szCs w:val="44"/>
                        </w:rPr>
                        <w:t>Comment re</w:t>
                      </w:r>
                      <w:r w:rsidR="00D43CF3" w:rsidRPr="000C5DAA">
                        <w:rPr>
                          <w:rFonts w:cs="Tahoma"/>
                          <w:color w:val="FFFFFF"/>
                          <w:sz w:val="44"/>
                          <w:szCs w:val="44"/>
                        </w:rPr>
                        <w:t xml:space="preserve">nvoyer </w:t>
                      </w:r>
                      <w:r w:rsidRPr="000C5DAA">
                        <w:rPr>
                          <w:rFonts w:cs="Tahoma"/>
                          <w:color w:val="FFFFFF"/>
                          <w:sz w:val="44"/>
                          <w:szCs w:val="44"/>
                        </w:rPr>
                        <w:t>le mail d’information</w:t>
                      </w:r>
                      <w:r w:rsidR="00E63125">
                        <w:rPr>
                          <w:rFonts w:cs="Tahoma"/>
                          <w:color w:val="FFFFFF"/>
                          <w:sz w:val="44"/>
                          <w:szCs w:val="44"/>
                        </w:rPr>
                        <w:t>s</w:t>
                      </w:r>
                      <w:r w:rsidR="00D43CF3" w:rsidRPr="000C5DAA">
                        <w:rPr>
                          <w:rFonts w:cs="Tahoma"/>
                          <w:color w:val="FFFFFF"/>
                          <w:sz w:val="44"/>
                          <w:szCs w:val="44"/>
                        </w:rPr>
                        <w:t xml:space="preserve"> à mon client</w:t>
                      </w:r>
                      <w:r w:rsidR="00567887">
                        <w:rPr>
                          <w:rFonts w:cs="Tahoma"/>
                          <w:color w:val="FFFFFF"/>
                          <w:sz w:val="44"/>
                          <w:szCs w:val="44"/>
                        </w:rPr>
                        <w:t> ?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2C3D7C43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4DD4DB33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1AF09040" w14:textId="77777777" w:rsidR="000C5DAA" w:rsidRPr="000C5DAA" w:rsidRDefault="000C5DAA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10"/>
          <w:szCs w:val="10"/>
        </w:rPr>
      </w:pPr>
    </w:p>
    <w:p w14:paraId="76514D7F" w14:textId="77777777" w:rsidR="000C5DAA" w:rsidRPr="000C5DAA" w:rsidRDefault="000C5DAA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24"/>
          <w:szCs w:val="24"/>
        </w:rPr>
      </w:pPr>
    </w:p>
    <w:p w14:paraId="79EA0A97" w14:textId="1AFAE0A9" w:rsidR="0026264C" w:rsidRDefault="00EE0F2C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 xml:space="preserve">ISACOMPTA </w:t>
      </w:r>
      <w:r w:rsidR="000C5DAA">
        <w:rPr>
          <w:rFonts w:cs="Tahoma"/>
          <w:color w:val="007C6D"/>
          <w:sz w:val="52"/>
          <w:szCs w:val="52"/>
        </w:rPr>
        <w:t>COLLABORATIF</w:t>
      </w:r>
    </w:p>
    <w:p w14:paraId="0DBA7B1F" w14:textId="77777777" w:rsidR="000C5DAA" w:rsidRPr="000C5DAA" w:rsidRDefault="000C5DAA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24"/>
          <w:szCs w:val="24"/>
        </w:rPr>
      </w:pPr>
    </w:p>
    <w:p w14:paraId="22A5459C" w14:textId="4384B2D4" w:rsidR="0026264C" w:rsidRPr="001734FE" w:rsidRDefault="00886979" w:rsidP="00567887">
      <w:pPr>
        <w:pStyle w:val="Titre1"/>
        <w:numPr>
          <w:ilvl w:val="0"/>
          <w:numId w:val="0"/>
        </w:numPr>
        <w:ind w:left="567" w:hanging="567"/>
      </w:pPr>
      <w:r w:rsidRPr="001734FE">
        <w:t xml:space="preserve">Que contient le mail </w:t>
      </w:r>
      <w:r w:rsidR="000152B6" w:rsidRPr="001734FE">
        <w:t xml:space="preserve">d’INFORMATION </w:t>
      </w:r>
      <w:r w:rsidRPr="001734FE">
        <w:t>envoy</w:t>
      </w:r>
      <w:r w:rsidR="000152B6" w:rsidRPr="001734FE">
        <w:t>É</w:t>
      </w:r>
      <w:r w:rsidRPr="001734FE">
        <w:t xml:space="preserve"> </w:t>
      </w:r>
      <w:r w:rsidR="00567887">
        <w:t>à mon client</w:t>
      </w:r>
      <w:r w:rsidR="000152B6" w:rsidRPr="001734FE">
        <w:t> ?</w:t>
      </w:r>
    </w:p>
    <w:p w14:paraId="396C23CD" w14:textId="5BA6E46D" w:rsidR="007824AE" w:rsidRPr="00964F73" w:rsidRDefault="00567887" w:rsidP="00567887">
      <w:r>
        <w:t>Ce mail est envoyé lors de l’</w:t>
      </w:r>
      <w:r w:rsidRPr="00567887">
        <w:rPr>
          <w:b/>
          <w:bCs/>
        </w:rPr>
        <w:t xml:space="preserve">ouverture </w:t>
      </w:r>
      <w:r w:rsidR="00106D2E" w:rsidRPr="00567887">
        <w:rPr>
          <w:b/>
          <w:bCs/>
        </w:rPr>
        <w:t>des accès collaboratifs à</w:t>
      </w:r>
      <w:r w:rsidR="003A32EF" w:rsidRPr="00567887">
        <w:rPr>
          <w:b/>
          <w:bCs/>
        </w:rPr>
        <w:t xml:space="preserve"> </w:t>
      </w:r>
      <w:r w:rsidR="00106D2E" w:rsidRPr="00567887">
        <w:rPr>
          <w:b/>
          <w:bCs/>
        </w:rPr>
        <w:t>vo</w:t>
      </w:r>
      <w:r w:rsidRPr="00567887">
        <w:rPr>
          <w:b/>
          <w:bCs/>
        </w:rPr>
        <w:t>tre</w:t>
      </w:r>
      <w:r w:rsidR="00106D2E" w:rsidRPr="00567887">
        <w:rPr>
          <w:b/>
          <w:bCs/>
        </w:rPr>
        <w:t xml:space="preserve"> client</w:t>
      </w:r>
      <w:r>
        <w:t>.</w:t>
      </w:r>
    </w:p>
    <w:p w14:paraId="507FF69D" w14:textId="3917BCDC" w:rsidR="00FA4EB2" w:rsidRDefault="00964F73" w:rsidP="00FA4EB2">
      <w:pPr>
        <w:jc w:val="center"/>
        <w:rPr>
          <w:lang w:eastAsia="fr-FR"/>
        </w:rPr>
      </w:pPr>
      <w:r w:rsidRPr="00886979">
        <w:rPr>
          <w:noProof/>
          <w:lang w:eastAsia="fr-FR"/>
        </w:rPr>
        <w:drawing>
          <wp:inline distT="0" distB="0" distL="0" distR="0" wp14:anchorId="60154BA0" wp14:editId="154BCA00">
            <wp:extent cx="4672739" cy="1676091"/>
            <wp:effectExtent l="0" t="0" r="0" b="635"/>
            <wp:docPr id="1106072743" name="Image 1" descr="Une image contenant text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072743" name="Image 1" descr="Une image contenant texte, capture d’écran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5197" cy="168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4C7A">
        <w:rPr>
          <w:lang w:eastAsia="fr-FR"/>
        </w:rPr>
        <w:t xml:space="preserve">     </w:t>
      </w:r>
    </w:p>
    <w:p w14:paraId="546FC625" w14:textId="77777777" w:rsidR="00567887" w:rsidRDefault="00567887" w:rsidP="00567887">
      <w:pPr>
        <w:rPr>
          <w:lang w:eastAsia="fr-FR"/>
        </w:rPr>
      </w:pPr>
    </w:p>
    <w:p w14:paraId="64ED5ACF" w14:textId="425ADB41" w:rsidR="00FA4EB2" w:rsidRDefault="00FA4EB2" w:rsidP="00567887">
      <w:pPr>
        <w:spacing w:before="240"/>
        <w:rPr>
          <w:lang w:eastAsia="fr-FR"/>
        </w:rPr>
      </w:pPr>
      <w:r>
        <w:rPr>
          <w:noProof/>
        </w:rPr>
        <w:drawing>
          <wp:inline distT="0" distB="0" distL="0" distR="0" wp14:anchorId="6281E55E" wp14:editId="70C4A0D4">
            <wp:extent cx="237600" cy="237600"/>
            <wp:effectExtent l="0" t="0" r="0" b="0"/>
            <wp:docPr id="13361304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130446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7887">
        <w:rPr>
          <w:noProof/>
          <w:szCs w:val="20"/>
          <w:lang w:eastAsia="fr-FR"/>
        </w:rPr>
        <w:t xml:space="preserve"> </w:t>
      </w:r>
      <w:r w:rsidR="00675E04" w:rsidRPr="00964F73">
        <w:rPr>
          <w:noProof/>
          <w:szCs w:val="20"/>
          <w:lang w:eastAsia="fr-FR"/>
        </w:rPr>
        <w:t>L’i</w:t>
      </w:r>
      <w:r w:rsidR="00675E04" w:rsidRPr="00567887">
        <w:rPr>
          <w:b/>
          <w:bCs/>
          <w:noProof/>
          <w:szCs w:val="20"/>
          <w:lang w:eastAsia="fr-FR"/>
        </w:rPr>
        <w:t>dentifiant client</w:t>
      </w:r>
      <w:r w:rsidR="00567887">
        <w:rPr>
          <w:noProof/>
          <w:szCs w:val="20"/>
          <w:lang w:eastAsia="fr-FR"/>
        </w:rPr>
        <w:t xml:space="preserve"> </w:t>
      </w:r>
      <w:r w:rsidR="00B70A51">
        <w:rPr>
          <w:noProof/>
          <w:szCs w:val="20"/>
          <w:lang w:eastAsia="fr-FR"/>
        </w:rPr>
        <w:t>c</w:t>
      </w:r>
      <w:r w:rsidR="00675E04" w:rsidRPr="00964F73">
        <w:rPr>
          <w:noProof/>
          <w:szCs w:val="20"/>
          <w:lang w:eastAsia="fr-FR"/>
        </w:rPr>
        <w:t>orrespond au numéro associé à votre base collaborative.</w:t>
      </w:r>
    </w:p>
    <w:p w14:paraId="406B4C9C" w14:textId="5379F168" w:rsidR="00800FC6" w:rsidRPr="00964F73" w:rsidRDefault="00CA6E2C" w:rsidP="00567887">
      <w:pPr>
        <w:rPr>
          <w:lang w:eastAsia="fr-FR"/>
        </w:rPr>
      </w:pPr>
      <w:r>
        <w:rPr>
          <w:noProof/>
          <w:lang w:eastAsia="fr-FR"/>
        </w:rPr>
        <w:drawing>
          <wp:inline distT="0" distB="0" distL="0" distR="0" wp14:anchorId="4ADF36E7" wp14:editId="127DBF6D">
            <wp:extent cx="237600" cy="237600"/>
            <wp:effectExtent l="0" t="0" r="0" b="0"/>
            <wp:docPr id="584844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84444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7887">
        <w:rPr>
          <w:lang w:eastAsia="fr-FR"/>
        </w:rPr>
        <w:t xml:space="preserve"> L’</w:t>
      </w:r>
      <w:r w:rsidR="00567887" w:rsidRPr="00567887">
        <w:rPr>
          <w:b/>
          <w:bCs/>
          <w:lang w:eastAsia="fr-FR"/>
        </w:rPr>
        <w:t>u</w:t>
      </w:r>
      <w:r w:rsidR="00675E04" w:rsidRPr="00567887">
        <w:rPr>
          <w:b/>
          <w:bCs/>
          <w:lang w:eastAsia="fr-FR"/>
        </w:rPr>
        <w:t>tilisateur</w:t>
      </w:r>
      <w:r w:rsidR="00675E04" w:rsidRPr="00964F73">
        <w:rPr>
          <w:lang w:eastAsia="fr-FR"/>
        </w:rPr>
        <w:t xml:space="preserve"> correspond à l’identifiant utilis</w:t>
      </w:r>
      <w:r w:rsidR="00B70A51">
        <w:rPr>
          <w:lang w:eastAsia="fr-FR"/>
        </w:rPr>
        <w:t>é</w:t>
      </w:r>
      <w:r w:rsidR="00675E04" w:rsidRPr="00964F73">
        <w:rPr>
          <w:lang w:eastAsia="fr-FR"/>
        </w:rPr>
        <w:t xml:space="preserve"> par votre client pour se connecter.</w:t>
      </w:r>
    </w:p>
    <w:p w14:paraId="7714FA56" w14:textId="51028816" w:rsidR="00675E04" w:rsidRPr="00964F73" w:rsidRDefault="00C444ED" w:rsidP="00567887">
      <w:pPr>
        <w:spacing w:before="240"/>
        <w:rPr>
          <w:lang w:eastAsia="fr-FR"/>
        </w:rPr>
      </w:pPr>
      <w:r>
        <w:rPr>
          <w:noProof/>
          <w:lang w:eastAsia="fr-FR"/>
        </w:rPr>
        <w:drawing>
          <wp:inline distT="0" distB="0" distL="0" distR="0" wp14:anchorId="75534AAC" wp14:editId="0B8B76C0">
            <wp:extent cx="237600" cy="237600"/>
            <wp:effectExtent l="0" t="0" r="0" b="0"/>
            <wp:docPr id="7613398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339814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7887">
        <w:rPr>
          <w:lang w:eastAsia="fr-FR"/>
        </w:rPr>
        <w:t xml:space="preserve"> Le </w:t>
      </w:r>
      <w:r w:rsidR="00567887" w:rsidRPr="00567887">
        <w:rPr>
          <w:b/>
          <w:bCs/>
          <w:lang w:eastAsia="fr-FR"/>
        </w:rPr>
        <w:t>m</w:t>
      </w:r>
      <w:r w:rsidR="00675E04" w:rsidRPr="00567887">
        <w:rPr>
          <w:b/>
          <w:bCs/>
          <w:lang w:eastAsia="fr-FR"/>
        </w:rPr>
        <w:t>ot de passe</w:t>
      </w:r>
      <w:r w:rsidR="00567887">
        <w:rPr>
          <w:lang w:eastAsia="fr-FR"/>
        </w:rPr>
        <w:t xml:space="preserve"> est</w:t>
      </w:r>
      <w:r w:rsidR="00675E04" w:rsidRPr="00964F73">
        <w:rPr>
          <w:lang w:eastAsia="fr-FR"/>
        </w:rPr>
        <w:t xml:space="preserve"> généré automatiquement lors de l’envoi du mail. </w:t>
      </w:r>
      <w:r w:rsidR="00567887">
        <w:rPr>
          <w:lang w:eastAsia="fr-FR"/>
        </w:rPr>
        <w:t>Votre client devra le modifier l</w:t>
      </w:r>
      <w:r w:rsidR="00675E04" w:rsidRPr="00964F73">
        <w:rPr>
          <w:lang w:eastAsia="fr-FR"/>
        </w:rPr>
        <w:t>ors de la première connexion</w:t>
      </w:r>
      <w:r w:rsidR="00567887">
        <w:rPr>
          <w:lang w:eastAsia="fr-FR"/>
        </w:rPr>
        <w:t>.</w:t>
      </w:r>
    </w:p>
    <w:p w14:paraId="4C365443" w14:textId="6D3BAF2B" w:rsidR="00675E04" w:rsidRPr="00964F73" w:rsidRDefault="00CA6E2C" w:rsidP="00567887">
      <w:pPr>
        <w:spacing w:before="240"/>
        <w:rPr>
          <w:lang w:eastAsia="fr-FR"/>
        </w:rPr>
      </w:pPr>
      <w:r>
        <w:rPr>
          <w:noProof/>
          <w:lang w:eastAsia="fr-FR"/>
        </w:rPr>
        <w:drawing>
          <wp:inline distT="0" distB="0" distL="0" distR="0" wp14:anchorId="3F0C7CD7" wp14:editId="22F74F4F">
            <wp:extent cx="237600" cy="237600"/>
            <wp:effectExtent l="0" t="0" r="0" b="0"/>
            <wp:docPr id="15404742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474254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7887">
        <w:rPr>
          <w:lang w:eastAsia="fr-FR"/>
        </w:rPr>
        <w:t xml:space="preserve"> </w:t>
      </w:r>
      <w:r w:rsidR="00675E04" w:rsidRPr="00567887">
        <w:rPr>
          <w:b/>
          <w:bCs/>
          <w:lang w:eastAsia="fr-FR"/>
        </w:rPr>
        <w:t>Lien de téléchargement</w:t>
      </w:r>
      <w:r w:rsidR="00675E04" w:rsidRPr="00964F73">
        <w:rPr>
          <w:lang w:eastAsia="fr-FR"/>
        </w:rPr>
        <w:t xml:space="preserve"> : </w:t>
      </w:r>
      <w:r w:rsidR="00567887">
        <w:rPr>
          <w:lang w:eastAsia="fr-FR"/>
        </w:rPr>
        <w:t>Votre client peut</w:t>
      </w:r>
      <w:r w:rsidR="00675E04" w:rsidRPr="00964F73">
        <w:rPr>
          <w:lang w:eastAsia="fr-FR"/>
        </w:rPr>
        <w:t xml:space="preserve"> avoir </w:t>
      </w:r>
      <w:r w:rsidR="00895416">
        <w:rPr>
          <w:lang w:eastAsia="fr-FR"/>
        </w:rPr>
        <w:t>deux</w:t>
      </w:r>
      <w:r w:rsidR="00675E04" w:rsidRPr="00964F73">
        <w:rPr>
          <w:lang w:eastAsia="fr-FR"/>
        </w:rPr>
        <w:t xml:space="preserve"> liens, un lien pour l’interface </w:t>
      </w:r>
      <w:r w:rsidR="00B70A51">
        <w:rPr>
          <w:lang w:eastAsia="fr-FR"/>
        </w:rPr>
        <w:t>M</w:t>
      </w:r>
      <w:r w:rsidR="00675E04" w:rsidRPr="00964F73">
        <w:rPr>
          <w:lang w:eastAsia="fr-FR"/>
        </w:rPr>
        <w:t xml:space="preserve">obile et un pour l’interface </w:t>
      </w:r>
      <w:r w:rsidRPr="00964F73">
        <w:rPr>
          <w:lang w:eastAsia="fr-FR"/>
        </w:rPr>
        <w:t>Windows</w:t>
      </w:r>
      <w:r w:rsidR="00675E04" w:rsidRPr="00964F73">
        <w:rPr>
          <w:lang w:eastAsia="fr-FR"/>
        </w:rPr>
        <w:t>.</w:t>
      </w:r>
    </w:p>
    <w:p w14:paraId="59129895" w14:textId="77777777" w:rsidR="006A0AAD" w:rsidRPr="0052651B" w:rsidRDefault="006A0AAD" w:rsidP="007C6D9F">
      <w:pPr>
        <w:rPr>
          <w:noProof/>
          <w:lang w:eastAsia="fr-FR"/>
        </w:rPr>
      </w:pPr>
    </w:p>
    <w:p w14:paraId="39747DB9" w14:textId="0CC1D107" w:rsidR="002927BE" w:rsidRPr="00567887" w:rsidRDefault="009537C3" w:rsidP="00567887">
      <w:pPr>
        <w:pStyle w:val="Titre1"/>
        <w:numPr>
          <w:ilvl w:val="0"/>
          <w:numId w:val="0"/>
        </w:numPr>
        <w:ind w:left="567" w:hanging="567"/>
      </w:pPr>
      <w:r w:rsidRPr="00567887">
        <w:t>Commen</w:t>
      </w:r>
      <w:r w:rsidR="00D55B00" w:rsidRPr="00567887">
        <w:t>T</w:t>
      </w:r>
      <w:r w:rsidR="009A0ABC" w:rsidRPr="00567887">
        <w:t xml:space="preserve"> renvoyer le mail d’information</w:t>
      </w:r>
      <w:r w:rsidR="000152B6" w:rsidRPr="00567887">
        <w:t xml:space="preserve"> À </w:t>
      </w:r>
      <w:r w:rsidR="00567887">
        <w:t>mon</w:t>
      </w:r>
      <w:r w:rsidR="000152B6" w:rsidRPr="00567887">
        <w:t xml:space="preserve"> CLIENT ?</w:t>
      </w:r>
    </w:p>
    <w:p w14:paraId="530726D2" w14:textId="2A5FA21E" w:rsidR="009A0ABC" w:rsidRDefault="0000685E" w:rsidP="009A0ABC">
      <w:pPr>
        <w:jc w:val="left"/>
        <w:rPr>
          <w:rStyle w:val="Accentuationlgre"/>
          <w:i w:val="0"/>
          <w:iCs w:val="0"/>
        </w:rPr>
      </w:pPr>
      <w:r w:rsidRPr="002E5C6C">
        <w:rPr>
          <w:rStyle w:val="Accentuationlgre"/>
          <w:i w:val="0"/>
          <w:iCs w:val="0"/>
        </w:rPr>
        <w:t>Depuis la fiche client ISAGI CONNECT</w:t>
      </w:r>
      <w:r w:rsidR="002E5C6C">
        <w:rPr>
          <w:rStyle w:val="Accentuationlgre"/>
          <w:i w:val="0"/>
          <w:iCs w:val="0"/>
        </w:rPr>
        <w:t>,</w:t>
      </w:r>
      <w:r w:rsidRPr="002E5C6C">
        <w:rPr>
          <w:rStyle w:val="Accentuationlgre"/>
          <w:i w:val="0"/>
          <w:iCs w:val="0"/>
        </w:rPr>
        <w:t xml:space="preserve"> du dossier concerné, </w:t>
      </w:r>
      <w:r w:rsidR="00FF413B">
        <w:rPr>
          <w:rStyle w:val="Accentuationlgre"/>
          <w:i w:val="0"/>
          <w:iCs w:val="0"/>
        </w:rPr>
        <w:t>allez</w:t>
      </w:r>
      <w:r w:rsidRPr="002E5C6C">
        <w:rPr>
          <w:rStyle w:val="Accentuationlgre"/>
          <w:i w:val="0"/>
          <w:iCs w:val="0"/>
        </w:rPr>
        <w:t xml:space="preserve"> dans le chapitre</w:t>
      </w:r>
      <w:r w:rsidR="00964F73" w:rsidRPr="002E5C6C">
        <w:rPr>
          <w:rStyle w:val="Accentuationlgre"/>
          <w:i w:val="0"/>
          <w:iCs w:val="0"/>
        </w:rPr>
        <w:t xml:space="preserve"> </w:t>
      </w:r>
      <w:r w:rsidR="00964F73" w:rsidRPr="00677F89">
        <w:rPr>
          <w:rStyle w:val="Accentuationlgre"/>
        </w:rPr>
        <w:t>Outils collaboratif</w:t>
      </w:r>
      <w:r w:rsidRPr="00677F89">
        <w:rPr>
          <w:rStyle w:val="Accentuationlgre"/>
        </w:rPr>
        <w:t>s</w:t>
      </w:r>
      <w:r w:rsidR="00964F73" w:rsidRPr="002E5C6C">
        <w:rPr>
          <w:rStyle w:val="Accentuationlgre"/>
          <w:i w:val="0"/>
          <w:iCs w:val="0"/>
        </w:rPr>
        <w:t xml:space="preserve"> et</w:t>
      </w:r>
      <w:r w:rsidR="002E5C6C">
        <w:rPr>
          <w:rStyle w:val="Accentuationlgre"/>
          <w:i w:val="0"/>
          <w:iCs w:val="0"/>
        </w:rPr>
        <w:t xml:space="preserve"> </w:t>
      </w:r>
      <w:r w:rsidRPr="002E5C6C">
        <w:rPr>
          <w:rStyle w:val="Accentuationlgre"/>
          <w:i w:val="0"/>
          <w:iCs w:val="0"/>
        </w:rPr>
        <w:t>cliquez</w:t>
      </w:r>
      <w:r w:rsidR="00964F73" w:rsidRPr="002E5C6C">
        <w:rPr>
          <w:rStyle w:val="Accentuationlgre"/>
          <w:i w:val="0"/>
          <w:iCs w:val="0"/>
        </w:rPr>
        <w:t xml:space="preserve"> sur l’icône dans la colonne </w:t>
      </w:r>
      <w:r w:rsidR="00567887">
        <w:rPr>
          <w:rStyle w:val="Accentuationlgre"/>
          <w:i w:val="0"/>
          <w:iCs w:val="0"/>
        </w:rPr>
        <w:t>‘</w:t>
      </w:r>
      <w:r w:rsidR="00964F73" w:rsidRPr="002E5C6C">
        <w:rPr>
          <w:rStyle w:val="Accentuationlgre"/>
          <w:i w:val="0"/>
          <w:iCs w:val="0"/>
        </w:rPr>
        <w:t>Rôle</w:t>
      </w:r>
      <w:r w:rsidR="00567887">
        <w:rPr>
          <w:rStyle w:val="Accentuationlgre"/>
          <w:i w:val="0"/>
          <w:iCs w:val="0"/>
        </w:rPr>
        <w:t>’</w:t>
      </w:r>
      <w:r w:rsidR="00964F73" w:rsidRPr="002E5C6C">
        <w:rPr>
          <w:rStyle w:val="Accentuationlgre"/>
          <w:i w:val="0"/>
          <w:iCs w:val="0"/>
        </w:rPr>
        <w:t>.</w:t>
      </w:r>
    </w:p>
    <w:p w14:paraId="5826EEED" w14:textId="7A857112" w:rsidR="00964F73" w:rsidRPr="009A0ABC" w:rsidRDefault="00964F73" w:rsidP="00964F73">
      <w:pPr>
        <w:jc w:val="center"/>
        <w:rPr>
          <w:rStyle w:val="Accentuationlgre"/>
          <w:i w:val="0"/>
          <w:iCs w:val="0"/>
        </w:rPr>
      </w:pPr>
      <w:r w:rsidRPr="00964F73">
        <w:rPr>
          <w:rStyle w:val="Accentuationlgre"/>
          <w:i w:val="0"/>
          <w:iCs w:val="0"/>
          <w:noProof/>
        </w:rPr>
        <w:drawing>
          <wp:inline distT="0" distB="0" distL="0" distR="0" wp14:anchorId="6C4FC3C9" wp14:editId="0B3D59BB">
            <wp:extent cx="6126090" cy="1859280"/>
            <wp:effectExtent l="0" t="0" r="8255" b="7620"/>
            <wp:docPr id="1627092849" name="Image 1" descr="Une image contenant texte, logiciel, Icône d’ordinateur, Page web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092849" name="Image 1" descr="Une image contenant texte, logiciel, Icône d’ordinateur, Page web&#10;&#10;Description générée automatiquement"/>
                    <pic:cNvPicPr/>
                  </pic:nvPicPr>
                  <pic:blipFill rotWithShape="1">
                    <a:blip r:embed="rId17"/>
                    <a:srcRect b="29936"/>
                    <a:stretch/>
                  </pic:blipFill>
                  <pic:spPr bwMode="auto">
                    <a:xfrm>
                      <a:off x="0" y="0"/>
                      <a:ext cx="6211594" cy="1885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A78AAC" w14:textId="2FE54A23" w:rsidR="00964F73" w:rsidRDefault="00964F73" w:rsidP="00964F73">
      <w:pPr>
        <w:jc w:val="left"/>
        <w:rPr>
          <w:rFonts w:cs="Tahoma"/>
          <w:iCs/>
          <w:szCs w:val="20"/>
        </w:rPr>
      </w:pPr>
    </w:p>
    <w:p w14:paraId="3436A193" w14:textId="7D123879" w:rsidR="00964F73" w:rsidRDefault="008C059C" w:rsidP="00964F73">
      <w:pPr>
        <w:jc w:val="left"/>
        <w:rPr>
          <w:rFonts w:cs="Tahoma"/>
          <w:iCs/>
          <w:szCs w:val="20"/>
        </w:rPr>
      </w:pPr>
      <w:r>
        <w:rPr>
          <w:rFonts w:cs="Tahoma"/>
          <w:iCs/>
          <w:szCs w:val="20"/>
        </w:rPr>
        <w:t>U</w:t>
      </w:r>
      <w:r w:rsidR="0000685E" w:rsidRPr="002E5C6C">
        <w:rPr>
          <w:rFonts w:cs="Tahoma"/>
          <w:iCs/>
          <w:szCs w:val="20"/>
        </w:rPr>
        <w:t>n nouvel onglet</w:t>
      </w:r>
      <w:r w:rsidR="0000685E">
        <w:rPr>
          <w:rFonts w:cs="Tahoma"/>
          <w:iCs/>
          <w:szCs w:val="20"/>
        </w:rPr>
        <w:t xml:space="preserve"> </w:t>
      </w:r>
      <w:r w:rsidR="00964F73">
        <w:rPr>
          <w:rFonts w:cs="Tahoma"/>
          <w:iCs/>
          <w:szCs w:val="20"/>
        </w:rPr>
        <w:t>s’ouvre avec les informations du client.</w:t>
      </w:r>
    </w:p>
    <w:p w14:paraId="4242D9FE" w14:textId="7CD7DD6F" w:rsidR="00964F73" w:rsidRDefault="0000685E" w:rsidP="00964F73">
      <w:pPr>
        <w:jc w:val="left"/>
        <w:rPr>
          <w:rFonts w:cs="Tahoma"/>
          <w:iCs/>
          <w:szCs w:val="20"/>
        </w:rPr>
      </w:pPr>
      <w:r w:rsidRPr="002E5C6C">
        <w:rPr>
          <w:rFonts w:cs="Tahoma"/>
          <w:iCs/>
          <w:szCs w:val="20"/>
        </w:rPr>
        <w:t>Cliquez</w:t>
      </w:r>
      <w:r>
        <w:rPr>
          <w:rFonts w:cs="Tahoma"/>
          <w:iCs/>
          <w:szCs w:val="20"/>
        </w:rPr>
        <w:t xml:space="preserve"> </w:t>
      </w:r>
      <w:r w:rsidR="002E5C6C">
        <w:rPr>
          <w:rFonts w:cs="Tahoma"/>
          <w:iCs/>
          <w:szCs w:val="20"/>
        </w:rPr>
        <w:t xml:space="preserve">sur </w:t>
      </w:r>
      <w:r w:rsidR="00964F73">
        <w:rPr>
          <w:rFonts w:cs="Tahoma"/>
          <w:iCs/>
          <w:szCs w:val="20"/>
        </w:rPr>
        <w:t xml:space="preserve">l’onglet </w:t>
      </w:r>
      <w:r w:rsidR="0057602A" w:rsidRPr="0057602A">
        <w:rPr>
          <w:rFonts w:cs="Tahoma"/>
          <w:i/>
          <w:szCs w:val="20"/>
        </w:rPr>
        <w:t>C</w:t>
      </w:r>
      <w:r w:rsidR="00964F73" w:rsidRPr="0057602A">
        <w:rPr>
          <w:rFonts w:cs="Tahoma"/>
          <w:i/>
          <w:szCs w:val="20"/>
        </w:rPr>
        <w:t>ollaboratif</w:t>
      </w:r>
      <w:r w:rsidR="00964F73">
        <w:rPr>
          <w:rFonts w:cs="Tahoma"/>
          <w:iCs/>
          <w:szCs w:val="20"/>
        </w:rPr>
        <w:t xml:space="preserve"> puis </w:t>
      </w:r>
      <w:r w:rsidR="00964F73" w:rsidRPr="00567887">
        <w:rPr>
          <w:rFonts w:cs="Tahoma"/>
          <w:b/>
          <w:bCs/>
          <w:i/>
          <w:szCs w:val="20"/>
        </w:rPr>
        <w:t>Renvoyer informations</w:t>
      </w:r>
      <w:r w:rsidR="00964F73">
        <w:rPr>
          <w:rFonts w:cs="Tahoma"/>
          <w:iCs/>
          <w:szCs w:val="20"/>
        </w:rPr>
        <w:t>.</w:t>
      </w:r>
    </w:p>
    <w:p w14:paraId="083F33FB" w14:textId="237BE5DE" w:rsidR="00964F73" w:rsidRPr="007C6D9F" w:rsidRDefault="00964F73" w:rsidP="00964F73">
      <w:pPr>
        <w:jc w:val="center"/>
        <w:rPr>
          <w:color w:val="404040" w:themeColor="text1" w:themeTint="BF"/>
        </w:rPr>
      </w:pPr>
      <w:r w:rsidRPr="00964F73">
        <w:rPr>
          <w:rFonts w:cs="Tahoma"/>
          <w:iCs/>
          <w:noProof/>
          <w:szCs w:val="20"/>
        </w:rPr>
        <w:drawing>
          <wp:inline distT="0" distB="0" distL="0" distR="0" wp14:anchorId="632E4080" wp14:editId="780B9FFC">
            <wp:extent cx="5236214" cy="4342979"/>
            <wp:effectExtent l="0" t="0" r="2540" b="635"/>
            <wp:docPr id="1747888663" name="Image 1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888663" name="Image 1" descr="Une image contenant texte, capture d’écran, logiciel, Icône d’ordinateur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51895" cy="435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2571A" w14:textId="77777777" w:rsidR="00567887" w:rsidRDefault="00567887" w:rsidP="00567887"/>
    <w:p w14:paraId="0D8D0624" w14:textId="08D900C2" w:rsidR="007C6D9F" w:rsidRDefault="00810415" w:rsidP="00567887">
      <w:r>
        <w:t xml:space="preserve">Le mail envoyé au client </w:t>
      </w:r>
      <w:r w:rsidR="00A150D4">
        <w:t xml:space="preserve">contient les informations décrites dans le </w:t>
      </w:r>
      <w:r w:rsidR="00567887">
        <w:t>paragraphe ci-dessus.</w:t>
      </w:r>
    </w:p>
    <w:p w14:paraId="1C7FF5BE" w14:textId="77777777" w:rsidR="00996932" w:rsidRDefault="00996932" w:rsidP="00567887"/>
    <w:p w14:paraId="569E2408" w14:textId="409410A2" w:rsidR="00DE225E" w:rsidRPr="0052651B" w:rsidRDefault="00DE225E" w:rsidP="00567887">
      <w:r w:rsidRPr="00567887">
        <w:rPr>
          <w:b/>
          <w:bCs/>
        </w:rPr>
        <w:t>Le mot de passe</w:t>
      </w:r>
      <w:r w:rsidR="00567887" w:rsidRPr="00567887">
        <w:rPr>
          <w:b/>
          <w:bCs/>
        </w:rPr>
        <w:t xml:space="preserve"> </w:t>
      </w:r>
      <w:r w:rsidRPr="00567887">
        <w:rPr>
          <w:b/>
          <w:bCs/>
        </w:rPr>
        <w:t>n’est pas renvoyé dans le mail</w:t>
      </w:r>
      <w:r w:rsidR="00567887">
        <w:t xml:space="preserve"> car confidentiel</w:t>
      </w:r>
      <w:r>
        <w:t>.</w:t>
      </w:r>
      <w:r w:rsidR="008C059C">
        <w:t xml:space="preserve"> </w:t>
      </w:r>
      <w:r>
        <w:t>Si votre client</w:t>
      </w:r>
      <w:r w:rsidR="00372DB5">
        <w:t xml:space="preserve"> l’a oublié</w:t>
      </w:r>
      <w:r>
        <w:t xml:space="preserve">, </w:t>
      </w:r>
      <w:r w:rsidR="008C059C">
        <w:t>cliquez sur</w:t>
      </w:r>
      <w:r>
        <w:t xml:space="preserve"> </w:t>
      </w:r>
      <w:r w:rsidR="00372DB5">
        <w:t xml:space="preserve">le bouton </w:t>
      </w:r>
      <w:r w:rsidRPr="00372DB5">
        <w:rPr>
          <w:b/>
          <w:bCs/>
          <w:i/>
          <w:iCs/>
        </w:rPr>
        <w:t>Réinitialiser mot de passe</w:t>
      </w:r>
      <w:r w:rsidR="008C059C">
        <w:t>.</w:t>
      </w:r>
    </w:p>
    <w:sectPr w:rsidR="00DE225E" w:rsidRPr="0052651B" w:rsidSect="00074457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28640" w14:textId="77777777" w:rsidR="0008156B" w:rsidRDefault="0008156B" w:rsidP="00CF74C8">
      <w:pPr>
        <w:spacing w:after="0"/>
      </w:pPr>
      <w:r>
        <w:separator/>
      </w:r>
    </w:p>
  </w:endnote>
  <w:endnote w:type="continuationSeparator" w:id="0">
    <w:p w14:paraId="55C779A2" w14:textId="77777777" w:rsidR="0008156B" w:rsidRDefault="0008156B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8BE9F" w14:textId="0E2F58FF" w:rsidR="00B33525" w:rsidRPr="008E05AE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Mise à jour : </w:t>
    </w:r>
    <w:r w:rsidR="00D43CF3" w:rsidRPr="002E5C6C">
      <w:rPr>
        <w:i/>
        <w:sz w:val="18"/>
        <w:szCs w:val="18"/>
      </w:rPr>
      <w:t>1</w:t>
    </w:r>
    <w:r w:rsidR="00567887">
      <w:rPr>
        <w:i/>
        <w:sz w:val="18"/>
        <w:szCs w:val="18"/>
      </w:rPr>
      <w:t>6</w:t>
    </w:r>
    <w:r w:rsidRPr="002E5C6C">
      <w:rPr>
        <w:i/>
        <w:sz w:val="18"/>
        <w:szCs w:val="18"/>
      </w:rPr>
      <w:t>/</w:t>
    </w:r>
    <w:r w:rsidR="00567887">
      <w:rPr>
        <w:i/>
        <w:sz w:val="18"/>
        <w:szCs w:val="18"/>
      </w:rPr>
      <w:t>10</w:t>
    </w:r>
    <w:r w:rsidRPr="002E5C6C">
      <w:rPr>
        <w:i/>
        <w:sz w:val="18"/>
        <w:szCs w:val="18"/>
      </w:rPr>
      <w:t>/24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491B8" w14:textId="4603B402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AACFFD5" wp14:editId="39DF69F1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F0BF34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D43CF3">
      <w:t>ISACOMPTA COLLABORATIF</w:t>
    </w:r>
    <w:r w:rsidR="008E05AE" w:rsidRPr="00134EC2">
      <w:t xml:space="preserve"> - Mise à jour : </w:t>
    </w:r>
    <w:r w:rsidR="00D43CF3" w:rsidRPr="002E5C6C">
      <w:t>13</w:t>
    </w:r>
    <w:r w:rsidR="008E05AE" w:rsidRPr="002E5C6C">
      <w:t>/</w:t>
    </w:r>
    <w:r w:rsidR="00D43CF3" w:rsidRPr="002E5C6C">
      <w:t>09</w:t>
    </w:r>
    <w:r w:rsidR="008E05AE" w:rsidRPr="002E5C6C">
      <w:t>/24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8C70C" w14:textId="77777777" w:rsidR="0008156B" w:rsidRDefault="0008156B" w:rsidP="00CF74C8">
      <w:pPr>
        <w:spacing w:after="0"/>
      </w:pPr>
      <w:r>
        <w:separator/>
      </w:r>
    </w:p>
  </w:footnote>
  <w:footnote w:type="continuationSeparator" w:id="0">
    <w:p w14:paraId="7914FA13" w14:textId="77777777" w:rsidR="0008156B" w:rsidRDefault="0008156B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419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2CFC03DF" wp14:editId="5B2D588D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75AB11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AAB62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3ECD69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69628E02" wp14:editId="04EEDD50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47243"/>
    <w:multiLevelType w:val="hybridMultilevel"/>
    <w:tmpl w:val="DB9EB534"/>
    <w:lvl w:ilvl="0" w:tplc="0F847758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3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6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1"/>
  </w:num>
  <w:num w:numId="2" w16cid:durableId="1370186485">
    <w:abstractNumId w:val="6"/>
  </w:num>
  <w:num w:numId="3" w16cid:durableId="616521490">
    <w:abstractNumId w:val="8"/>
  </w:num>
  <w:num w:numId="4" w16cid:durableId="166362950">
    <w:abstractNumId w:val="2"/>
  </w:num>
  <w:num w:numId="5" w16cid:durableId="2118938180">
    <w:abstractNumId w:val="1"/>
  </w:num>
  <w:num w:numId="6" w16cid:durableId="1805462871">
    <w:abstractNumId w:val="7"/>
  </w:num>
  <w:num w:numId="7" w16cid:durableId="189993413">
    <w:abstractNumId w:val="1"/>
  </w:num>
  <w:num w:numId="8" w16cid:durableId="1633443511">
    <w:abstractNumId w:val="1"/>
  </w:num>
  <w:num w:numId="9" w16cid:durableId="1360542949">
    <w:abstractNumId w:val="4"/>
  </w:num>
  <w:num w:numId="10" w16cid:durableId="1513765194">
    <w:abstractNumId w:val="5"/>
  </w:num>
  <w:num w:numId="11" w16cid:durableId="2075425082">
    <w:abstractNumId w:val="3"/>
  </w:num>
  <w:num w:numId="12" w16cid:durableId="1119303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2C"/>
    <w:rsid w:val="0000452C"/>
    <w:rsid w:val="0000685E"/>
    <w:rsid w:val="000152B6"/>
    <w:rsid w:val="000606A0"/>
    <w:rsid w:val="00064C3E"/>
    <w:rsid w:val="0006623C"/>
    <w:rsid w:val="00074457"/>
    <w:rsid w:val="0008156B"/>
    <w:rsid w:val="0008568A"/>
    <w:rsid w:val="000A32E3"/>
    <w:rsid w:val="000C0B3F"/>
    <w:rsid w:val="000C1D24"/>
    <w:rsid w:val="000C5DAA"/>
    <w:rsid w:val="000C5F69"/>
    <w:rsid w:val="000C7752"/>
    <w:rsid w:val="000D743B"/>
    <w:rsid w:val="00106D2E"/>
    <w:rsid w:val="00155110"/>
    <w:rsid w:val="00163910"/>
    <w:rsid w:val="001734FE"/>
    <w:rsid w:val="0019241F"/>
    <w:rsid w:val="001F1363"/>
    <w:rsid w:val="002270DC"/>
    <w:rsid w:val="00235BD9"/>
    <w:rsid w:val="00237A70"/>
    <w:rsid w:val="00256BE9"/>
    <w:rsid w:val="0026264C"/>
    <w:rsid w:val="002927BE"/>
    <w:rsid w:val="002D4B8D"/>
    <w:rsid w:val="002E5C6C"/>
    <w:rsid w:val="00312C79"/>
    <w:rsid w:val="00333C2F"/>
    <w:rsid w:val="003506D1"/>
    <w:rsid w:val="00352CE4"/>
    <w:rsid w:val="00372DB5"/>
    <w:rsid w:val="003A32EF"/>
    <w:rsid w:val="003B2506"/>
    <w:rsid w:val="0040099A"/>
    <w:rsid w:val="00412820"/>
    <w:rsid w:val="0043018B"/>
    <w:rsid w:val="00431ABE"/>
    <w:rsid w:val="004B5A97"/>
    <w:rsid w:val="004B5E17"/>
    <w:rsid w:val="00500F07"/>
    <w:rsid w:val="005218DD"/>
    <w:rsid w:val="0052651B"/>
    <w:rsid w:val="00533389"/>
    <w:rsid w:val="00534528"/>
    <w:rsid w:val="00567887"/>
    <w:rsid w:val="0057602A"/>
    <w:rsid w:val="005826F4"/>
    <w:rsid w:val="005A2585"/>
    <w:rsid w:val="005D182E"/>
    <w:rsid w:val="00604A88"/>
    <w:rsid w:val="006135E8"/>
    <w:rsid w:val="006576DF"/>
    <w:rsid w:val="00675E04"/>
    <w:rsid w:val="00677F89"/>
    <w:rsid w:val="006A0AAD"/>
    <w:rsid w:val="006A6076"/>
    <w:rsid w:val="006C712A"/>
    <w:rsid w:val="00705E10"/>
    <w:rsid w:val="007314A4"/>
    <w:rsid w:val="0075666A"/>
    <w:rsid w:val="007630DD"/>
    <w:rsid w:val="00766E74"/>
    <w:rsid w:val="007824AE"/>
    <w:rsid w:val="007B4C7A"/>
    <w:rsid w:val="007C578B"/>
    <w:rsid w:val="007C6D9F"/>
    <w:rsid w:val="007D239F"/>
    <w:rsid w:val="007E2418"/>
    <w:rsid w:val="007E42CB"/>
    <w:rsid w:val="00800FC6"/>
    <w:rsid w:val="0080295D"/>
    <w:rsid w:val="008103CD"/>
    <w:rsid w:val="00810415"/>
    <w:rsid w:val="00820A66"/>
    <w:rsid w:val="008512FD"/>
    <w:rsid w:val="00856DC2"/>
    <w:rsid w:val="008625C8"/>
    <w:rsid w:val="008847A4"/>
    <w:rsid w:val="00886979"/>
    <w:rsid w:val="00895416"/>
    <w:rsid w:val="008A57F8"/>
    <w:rsid w:val="008A736D"/>
    <w:rsid w:val="008C059C"/>
    <w:rsid w:val="008E0496"/>
    <w:rsid w:val="008E05AE"/>
    <w:rsid w:val="008E51AA"/>
    <w:rsid w:val="00912DAB"/>
    <w:rsid w:val="009301B4"/>
    <w:rsid w:val="00950F04"/>
    <w:rsid w:val="009535B2"/>
    <w:rsid w:val="009537C3"/>
    <w:rsid w:val="00963AE5"/>
    <w:rsid w:val="00964F73"/>
    <w:rsid w:val="00996932"/>
    <w:rsid w:val="009A0ABC"/>
    <w:rsid w:val="009A5EE8"/>
    <w:rsid w:val="009C02C8"/>
    <w:rsid w:val="00A034DD"/>
    <w:rsid w:val="00A150D4"/>
    <w:rsid w:val="00A45C81"/>
    <w:rsid w:val="00A46200"/>
    <w:rsid w:val="00A5339C"/>
    <w:rsid w:val="00A537D4"/>
    <w:rsid w:val="00A572B0"/>
    <w:rsid w:val="00A71117"/>
    <w:rsid w:val="00A736A2"/>
    <w:rsid w:val="00A75DAB"/>
    <w:rsid w:val="00A95B4F"/>
    <w:rsid w:val="00AA5D71"/>
    <w:rsid w:val="00AF53E5"/>
    <w:rsid w:val="00AF5732"/>
    <w:rsid w:val="00B0487A"/>
    <w:rsid w:val="00B33525"/>
    <w:rsid w:val="00B35B3C"/>
    <w:rsid w:val="00B47A83"/>
    <w:rsid w:val="00B70A51"/>
    <w:rsid w:val="00B70EFB"/>
    <w:rsid w:val="00BD71E4"/>
    <w:rsid w:val="00C17DFA"/>
    <w:rsid w:val="00C444ED"/>
    <w:rsid w:val="00C552BC"/>
    <w:rsid w:val="00C868CA"/>
    <w:rsid w:val="00C95362"/>
    <w:rsid w:val="00CA32AF"/>
    <w:rsid w:val="00CA6E2C"/>
    <w:rsid w:val="00CD13AC"/>
    <w:rsid w:val="00CF74C8"/>
    <w:rsid w:val="00D30E73"/>
    <w:rsid w:val="00D41B18"/>
    <w:rsid w:val="00D43CF3"/>
    <w:rsid w:val="00D4459B"/>
    <w:rsid w:val="00D503B2"/>
    <w:rsid w:val="00D55B00"/>
    <w:rsid w:val="00D9118E"/>
    <w:rsid w:val="00DC6E0C"/>
    <w:rsid w:val="00DD2A38"/>
    <w:rsid w:val="00DE1882"/>
    <w:rsid w:val="00DE225E"/>
    <w:rsid w:val="00DE5FCA"/>
    <w:rsid w:val="00E41A7A"/>
    <w:rsid w:val="00E63125"/>
    <w:rsid w:val="00E70F8E"/>
    <w:rsid w:val="00E93518"/>
    <w:rsid w:val="00EE0F2C"/>
    <w:rsid w:val="00EF375C"/>
    <w:rsid w:val="00F47F4C"/>
    <w:rsid w:val="00F55F05"/>
    <w:rsid w:val="00F56CCC"/>
    <w:rsid w:val="00F613C6"/>
    <w:rsid w:val="00F70580"/>
    <w:rsid w:val="00FA4EB2"/>
    <w:rsid w:val="00FF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B7392"/>
  <w15:chartTrackingRefBased/>
  <w15:docId w15:val="{0886C19A-F8E0-43D8-8B95-6C89AC5F7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paragraph" w:styleId="Paragraphedeliste">
    <w:name w:val="List Paragraph"/>
    <w:basedOn w:val="Normal"/>
    <w:uiPriority w:val="34"/>
    <w:rsid w:val="000068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tsahoua\Downloads\Mod&#232;le_Pratique_AGIRIS_30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55f115-dce0-4a3f-87df-786d88e52a44" xsi:nil="true"/>
    <lcf76f155ced4ddcb4097134ff3c332f xmlns="22069bc3-a576-4b07-9ed4-b710682fb96d">
      <Terms xmlns="http://schemas.microsoft.com/office/infopath/2007/PartnerControls"/>
    </lcf76f155ced4ddcb4097134ff3c332f>
    <MAYA_Diffusion_Information xmlns="9155f115-dce0-4a3f-87df-786d88e52a44">Diffusion interne seulement</MAYA_Diffusion_Information>
    <Maya_Annee_Exercice xmlns="9155f115-dce0-4a3f-87df-786d88e52a44">2022-2023</Maya_Annee_Exercice>
    <Modules xmlns="22069bc3-a576-4b07-9ed4-b710682fb96d"/>
    <Responsable_Information xmlns="9155f115-dce0-4a3f-87df-786d88e52a44">
      <UserInfo>
        <DisplayName/>
        <AccountId/>
        <AccountType/>
      </UserInfo>
    </Responsable_Information>
    <MAYA_Language_Document xmlns="9155f115-dce0-4a3f-87df-786d88e52a44">FR</MAYA_Language_Document>
    <Maya_Pays_Cible xmlns="9155f115-dce0-4a3f-87df-786d88e52a44">France</Maya_Pays_Cible>
    <Aper_x00e7_u xmlns="22069bc3-a576-4b07-9ed4-b710682fb96d" xsi:nil="true"/>
    <Status_Document xmlns="9155f115-dce0-4a3f-87df-786d88e52a44">Document de travail</Status_Documen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SAGRI_Documents_Global" ma:contentTypeID="0x0101006F5EB803A27F40BFB93A39E13E68018900E6915B7301D4C144968D75E54A84AED1" ma:contentTypeVersion="329" ma:contentTypeDescription="Crée un document." ma:contentTypeScope="" ma:versionID="d1ff5e92e348832e41d18ae8284f8236">
  <xsd:schema xmlns:xsd="http://www.w3.org/2001/XMLSchema" xmlns:xs="http://www.w3.org/2001/XMLSchema" xmlns:p="http://schemas.microsoft.com/office/2006/metadata/properties" xmlns:ns1="9155f115-dce0-4a3f-87df-786d88e52a44" xmlns:ns3="22069bc3-a576-4b07-9ed4-b710682fb96d" xmlns:ns4="9fbca6cc-a23b-407a-9544-2c7589138169" targetNamespace="http://schemas.microsoft.com/office/2006/metadata/properties" ma:root="true" ma:fieldsID="4f0d7083725a4793f3904a1655b8aaba" ns1:_="" ns3:_="" ns4:_="">
    <xsd:import namespace="9155f115-dce0-4a3f-87df-786d88e52a44"/>
    <xsd:import namespace="22069bc3-a576-4b07-9ed4-b710682fb96d"/>
    <xsd:import namespace="9fbca6cc-a23b-407a-9544-2c7589138169"/>
    <xsd:element name="properties">
      <xsd:complexType>
        <xsd:sequence>
          <xsd:element name="documentManagement">
            <xsd:complexType>
              <xsd:all>
                <xsd:element ref="ns1:Responsable_Information"/>
                <xsd:element ref="ns1:Status_Document"/>
                <xsd:element ref="ns1:MAYA_Diffusion_Information" minOccurs="0"/>
                <xsd:element ref="ns1:Maya_Annee_Exercice"/>
                <xsd:element ref="ns1:MAYA_Language_Document"/>
                <xsd:element ref="ns1:Maya_Pays_Cible"/>
                <xsd:element ref="ns1:TaxCatchAll" minOccurs="0"/>
                <xsd:element ref="ns1:TaxCatchAllLabel" minOccurs="0"/>
                <xsd:element ref="ns3:Modules"/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Aper_x00e7_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5f115-dce0-4a3f-87df-786d88e52a44" elementFormDefault="qualified">
    <xsd:import namespace="http://schemas.microsoft.com/office/2006/documentManagement/types"/>
    <xsd:import namespace="http://schemas.microsoft.com/office/infopath/2007/PartnerControls"/>
    <xsd:element name="Responsable_Information" ma:index="0" ma:displayName="Responsable de l'information" ma:default="" ma:internalName="Responsable_Informati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_Document" ma:index="1" ma:displayName="Statut du document" ma:default="Document de travail" ma:format="Dropdown" ma:internalName="Status_Document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2" nillable="true" ma:displayName="Diffusion" ma:default="Diffusion interne seulement" ma:format="Dropdown" ma:internalName="MAYA_Diffusion_Information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aya_Annee_Exercice" ma:index="3" ma:displayName="Année d'exercice" ma:default="2022-2023" ma:format="Dropdown" ma:internalName="Maya_Annee_Exercic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MAYA_Language_Document" ma:index="4" ma:displayName="Langue du document" ma:default="FR" ma:format="Dropdown" ma:internalName="MAYA_Language_Document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  <xsd:element name="Maya_Pays_Cible" ma:index="5" ma:displayName="Pays cible" ma:default="France" ma:format="Dropdown" ma:internalName="Maya_Pays_Cibl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TaxCatchAll" ma:index="14" nillable="true" ma:displayName="Colonne Attraper tout de Taxonomie" ma:hidden="true" ma:list="{bf2fc5e5-1c99-4161-9f6e-d3122d3a3861}" ma:internalName="TaxCatchAll" ma:showField="CatchAllData" ma:web="9155f115-dce0-4a3f-87df-786d88e52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Colonne Attraper tout de Taxonomie1" ma:hidden="true" ma:list="{bf2fc5e5-1c99-4161-9f6e-d3122d3a3861}" ma:internalName="TaxCatchAllLabel" ma:readOnly="true" ma:showField="CatchAllDataLabel" ma:web="9155f115-dce0-4a3f-87df-786d88e52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69bc3-a576-4b07-9ed4-b710682fb96d" elementFormDefault="qualified">
    <xsd:import namespace="http://schemas.microsoft.com/office/2006/documentManagement/types"/>
    <xsd:import namespace="http://schemas.microsoft.com/office/infopath/2007/PartnerControls"/>
    <xsd:element name="Modules" ma:index="16" ma:displayName="Modules" ma:format="Dropdown" ma:internalName="Modules">
      <xsd:simpleType>
        <xsd:restriction base="dms:Choice">
          <xsd:enumeration value="Aide Contextuelle"/>
          <xsd:enumeration value="Création Base collaborative"/>
          <xsd:enumeration value="Documentation"/>
          <xsd:enumeration value="Show"/>
          <xsd:enumeration value="Updater"/>
          <xsd:enumeration value="Vidéos"/>
        </xsd:restriction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alises d’images" ma:readOnly="false" ma:fieldId="{5cf76f15-5ced-4ddc-b409-7134ff3c332f}" ma:taxonomyMulti="true" ma:sspId="b11cfa38-f9ca-4b8c-8a99-a20c108dd6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per_x00e7_u" ma:index="31" nillable="true" ma:displayName="Aperçu" ma:format="Thumbnail" ma:internalName="Aper_x00e7_u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bca6cc-a23b-407a-9544-2c758913816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6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A7B431-8E57-4187-AF7D-5EAC888F1AB0}">
  <ds:schemaRefs>
    <ds:schemaRef ds:uri="http://schemas.microsoft.com/office/2006/metadata/properties"/>
    <ds:schemaRef ds:uri="http://schemas.microsoft.com/office/infopath/2007/PartnerControls"/>
    <ds:schemaRef ds:uri="9155f115-dce0-4a3f-87df-786d88e52a44"/>
    <ds:schemaRef ds:uri="22069bc3-a576-4b07-9ed4-b710682fb96d"/>
  </ds:schemaRefs>
</ds:datastoreItem>
</file>

<file path=customXml/itemProps2.xml><?xml version="1.0" encoding="utf-8"?>
<ds:datastoreItem xmlns:ds="http://schemas.openxmlformats.org/officeDocument/2006/customXml" ds:itemID="{E024974B-34BF-443B-BB9F-706188287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5f115-dce0-4a3f-87df-786d88e52a44"/>
    <ds:schemaRef ds:uri="22069bc3-a576-4b07-9ed4-b710682fb96d"/>
    <ds:schemaRef ds:uri="9fbca6cc-a23b-407a-9544-2c75891381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36AF99-41BE-4D58-90DA-E2ED710EE2A4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62E86BF7-035F-4917-BC27-09B5E25954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Modèle_Pratique_AGIRIS_3024.dotx</Template>
  <TotalTime>673</TotalTime>
  <Pages>2</Pages>
  <Words>179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Isagri</Company>
  <LinksUpToDate>false</LinksUpToDate>
  <CharactersWithSpaces>1163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 renvoyer le mail d’informations à mon client ?</dc:title>
  <dc:subject/>
  <dc:creator>Margot STEIMES</dc:creator>
  <cp:keywords/>
  <dc:description>Comment renvoyer le mail d’informations à mon client ?</dc:description>
  <cp:lastModifiedBy>Hugues AMALRIC</cp:lastModifiedBy>
  <cp:revision>3</cp:revision>
  <cp:lastPrinted>2014-05-22T06:51:00Z</cp:lastPrinted>
  <dcterms:created xsi:type="dcterms:W3CDTF">2024-10-16T03:51:00Z</dcterms:created>
  <dcterms:modified xsi:type="dcterms:W3CDTF">2024-10-16T04:17:00Z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0x0101006F5EB803A27F40BFB93A39E13E68018900E6915B7301D4C144968D75E54A84AED1</vt:lpwstr>
  </property>
</Properties>
</file>